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E5" w:rsidRPr="00DC0CF5" w:rsidRDefault="00FE1FE5" w:rsidP="001C4D4D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5"/>
        <w:gridCol w:w="5506"/>
      </w:tblGrid>
      <w:tr w:rsidR="00FE1FE5" w:rsidRPr="001C4D4D" w:rsidTr="001C4D4D">
        <w:tc>
          <w:tcPr>
            <w:tcW w:w="4065" w:type="dxa"/>
          </w:tcPr>
          <w:p w:rsidR="00FE1FE5" w:rsidRPr="001C4D4D" w:rsidRDefault="00FE1FE5" w:rsidP="001C4D4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E1FE5" w:rsidRPr="001C4D4D" w:rsidRDefault="00FE1FE5" w:rsidP="001C4D4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C4D4D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FE1FE5" w:rsidRPr="001C4D4D" w:rsidTr="001C4D4D">
        <w:tc>
          <w:tcPr>
            <w:tcW w:w="4065" w:type="dxa"/>
          </w:tcPr>
          <w:p w:rsidR="00FE1FE5" w:rsidRPr="001C4D4D" w:rsidRDefault="00FE1FE5" w:rsidP="001C4D4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E1FE5" w:rsidRPr="001C4D4D" w:rsidRDefault="00FE1FE5" w:rsidP="001C4D4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C4D4D">
              <w:rPr>
                <w:rFonts w:ascii="Times New Roman" w:hAnsi="Times New Roman" w:cs="Times New Roman"/>
                <w:sz w:val="28"/>
                <w:szCs w:val="28"/>
              </w:rPr>
              <w:t>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D4D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</w:t>
            </w:r>
          </w:p>
        </w:tc>
      </w:tr>
      <w:tr w:rsidR="00FE1FE5" w:rsidRPr="001C4D4D" w:rsidTr="001C4D4D">
        <w:tc>
          <w:tcPr>
            <w:tcW w:w="4065" w:type="dxa"/>
          </w:tcPr>
          <w:p w:rsidR="00FE1FE5" w:rsidRPr="001C4D4D" w:rsidRDefault="00FE1FE5" w:rsidP="001C4D4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E1FE5" w:rsidRPr="001C4D4D" w:rsidRDefault="00FE1FE5" w:rsidP="001C4D4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C4D4D">
              <w:rPr>
                <w:rFonts w:ascii="Times New Roman" w:hAnsi="Times New Roman" w:cs="Times New Roman"/>
                <w:sz w:val="28"/>
                <w:szCs w:val="28"/>
              </w:rPr>
              <w:t>учреждения  дополнительного образования</w:t>
            </w:r>
          </w:p>
        </w:tc>
      </w:tr>
      <w:tr w:rsidR="00FE1FE5" w:rsidRPr="001C4D4D" w:rsidTr="001C4D4D">
        <w:tc>
          <w:tcPr>
            <w:tcW w:w="4065" w:type="dxa"/>
          </w:tcPr>
          <w:p w:rsidR="00FE1FE5" w:rsidRPr="001C4D4D" w:rsidRDefault="00FE1FE5" w:rsidP="001C4D4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E1FE5" w:rsidRPr="001C4D4D" w:rsidRDefault="00FE1FE5" w:rsidP="001C4D4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C4D4D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им. Е.М.Беляева»</w:t>
            </w:r>
          </w:p>
        </w:tc>
      </w:tr>
      <w:tr w:rsidR="00FE1FE5" w:rsidRPr="001C4D4D" w:rsidTr="001C4D4D">
        <w:tc>
          <w:tcPr>
            <w:tcW w:w="4065" w:type="dxa"/>
          </w:tcPr>
          <w:p w:rsidR="00FE1FE5" w:rsidRPr="001C4D4D" w:rsidRDefault="00FE1FE5" w:rsidP="001C4D4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E1FE5" w:rsidRPr="001C4D4D" w:rsidRDefault="00FE1FE5" w:rsidP="001C4D4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C4D4D">
              <w:rPr>
                <w:rFonts w:ascii="Times New Roman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</w:tbl>
    <w:p w:rsidR="00FE1FE5" w:rsidRDefault="00FE1FE5" w:rsidP="008222F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E1FE5" w:rsidRPr="003112C5" w:rsidRDefault="00FE1FE5" w:rsidP="008222FF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FE1FE5" w:rsidRPr="006367D7" w:rsidRDefault="00FE1FE5" w:rsidP="008222FF">
      <w:pPr>
        <w:pStyle w:val="NormalWeb"/>
        <w:jc w:val="center"/>
        <w:rPr>
          <w:rFonts w:ascii="Times New Roman" w:cs="Times New Roman"/>
          <w:b/>
          <w:bCs/>
          <w:sz w:val="22"/>
          <w:szCs w:val="22"/>
        </w:rPr>
      </w:pPr>
      <w:r w:rsidRPr="006367D7">
        <w:rPr>
          <w:rFonts w:ascii="Times New Roman" w:cs="Times New Roman"/>
          <w:b/>
          <w:bCs/>
          <w:sz w:val="22"/>
          <w:szCs w:val="22"/>
        </w:rPr>
        <w:t>ТАРИФНЫЕ КОЭФФИЦИЕНТЫ</w:t>
      </w:r>
    </w:p>
    <w:p w:rsidR="00FE1FE5" w:rsidRPr="006367D7" w:rsidRDefault="00FE1FE5" w:rsidP="008222FF">
      <w:pPr>
        <w:pStyle w:val="NormalWeb"/>
        <w:jc w:val="center"/>
        <w:rPr>
          <w:rFonts w:ascii="Times New Roman" w:cs="Times New Roman"/>
          <w:b/>
          <w:bCs/>
          <w:sz w:val="22"/>
          <w:szCs w:val="22"/>
        </w:rPr>
      </w:pPr>
      <w:r w:rsidRPr="006367D7">
        <w:rPr>
          <w:rFonts w:ascii="Times New Roman" w:cs="Times New Roman"/>
          <w:b/>
          <w:bCs/>
          <w:sz w:val="22"/>
          <w:szCs w:val="22"/>
        </w:rPr>
        <w:t>ДЛЯ РАСЧЕТА СТАВОК (ОКЛАДОВ) РАБОЧИ</w:t>
      </w:r>
      <w:r>
        <w:rPr>
          <w:rFonts w:ascii="Times New Roman" w:cs="Times New Roman"/>
          <w:b/>
          <w:bCs/>
          <w:sz w:val="22"/>
          <w:szCs w:val="22"/>
        </w:rPr>
        <w:t>Х МУНИЦИПАЛЬНЫХ</w:t>
      </w:r>
    </w:p>
    <w:p w:rsidR="00FE1FE5" w:rsidRPr="006367D7" w:rsidRDefault="00FE1FE5" w:rsidP="008222FF">
      <w:pPr>
        <w:pStyle w:val="NormalWeb"/>
        <w:jc w:val="center"/>
        <w:rPr>
          <w:rFonts w:ascii="Times New Roman" w:cs="Times New Roman"/>
          <w:b/>
          <w:bCs/>
          <w:sz w:val="22"/>
          <w:szCs w:val="22"/>
        </w:rPr>
      </w:pPr>
      <w:r w:rsidRPr="006367D7">
        <w:rPr>
          <w:rFonts w:ascii="Times New Roman" w:cs="Times New Roman"/>
          <w:b/>
          <w:bCs/>
          <w:sz w:val="22"/>
          <w:szCs w:val="22"/>
        </w:rPr>
        <w:t xml:space="preserve">ОБРАЗОВАТЕЛЬНЫХ УЧРЕЖДЕНИЙ </w:t>
      </w:r>
    </w:p>
    <w:p w:rsidR="00FE1FE5" w:rsidRPr="006367D7" w:rsidRDefault="00FE1FE5" w:rsidP="008222FF">
      <w:pPr>
        <w:pStyle w:val="NormalWeb"/>
        <w:rPr>
          <w:rFonts w:ascii="Times New Roman" w:cs="Times New Roman"/>
          <w:b/>
          <w:bCs/>
          <w:sz w:val="22"/>
          <w:szCs w:val="22"/>
        </w:rPr>
      </w:pPr>
    </w:p>
    <w:p w:rsidR="00FE1FE5" w:rsidRPr="006367D7" w:rsidRDefault="00FE1FE5" w:rsidP="008222FF">
      <w:pPr>
        <w:pStyle w:val="NormalWeb"/>
        <w:jc w:val="center"/>
        <w:rPr>
          <w:rFonts w:ascii="Times New Roman" w:cs="Times New Roman"/>
          <w:b/>
          <w:bCs/>
          <w:sz w:val="22"/>
          <w:szCs w:val="22"/>
        </w:rPr>
      </w:pPr>
    </w:p>
    <w:tbl>
      <w:tblPr>
        <w:tblW w:w="9756" w:type="dxa"/>
        <w:tblCellSpacing w:w="0" w:type="dxa"/>
        <w:tblInd w:w="-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1649"/>
        <w:gridCol w:w="993"/>
        <w:gridCol w:w="969"/>
        <w:gridCol w:w="990"/>
        <w:gridCol w:w="994"/>
        <w:gridCol w:w="1060"/>
        <w:gridCol w:w="1060"/>
        <w:gridCol w:w="1011"/>
        <w:gridCol w:w="1030"/>
      </w:tblGrid>
      <w:tr w:rsidR="00FE1FE5" w:rsidRPr="003112C5">
        <w:trPr>
          <w:trHeight w:val="90"/>
          <w:tblCellSpacing w:w="0" w:type="dxa"/>
        </w:trPr>
        <w:tc>
          <w:tcPr>
            <w:tcW w:w="1649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1FE5" w:rsidRPr="003112C5" w:rsidRDefault="00FE1FE5" w:rsidP="00E200FB"/>
        </w:tc>
        <w:tc>
          <w:tcPr>
            <w:tcW w:w="8107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E1FE5" w:rsidRPr="003112C5" w:rsidRDefault="00FE1FE5" w:rsidP="00E200FB">
            <w:pPr>
              <w:pStyle w:val="NormalWeb"/>
              <w:spacing w:line="90" w:lineRule="atLeast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Разряд оплаты труда в соответствии с Единым тарифно-квалификационным справочником работ и профессий рабочих</w:t>
            </w:r>
          </w:p>
        </w:tc>
      </w:tr>
      <w:tr w:rsidR="00FE1FE5" w:rsidRPr="003112C5">
        <w:trPr>
          <w:trHeight w:val="90"/>
          <w:tblCellSpacing w:w="0" w:type="dxa"/>
        </w:trPr>
        <w:tc>
          <w:tcPr>
            <w:tcW w:w="1649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1FE5" w:rsidRPr="003112C5" w:rsidRDefault="00FE1FE5" w:rsidP="00E200FB"/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90" w:lineRule="atLeast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90" w:lineRule="atLeast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90" w:lineRule="atLeast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90" w:lineRule="atLeast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90" w:lineRule="atLeast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90" w:lineRule="atLeast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6</w:t>
            </w:r>
          </w:p>
        </w:tc>
        <w:tc>
          <w:tcPr>
            <w:tcW w:w="10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90" w:lineRule="atLeast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7</w:t>
            </w:r>
          </w:p>
        </w:tc>
        <w:tc>
          <w:tcPr>
            <w:tcW w:w="10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90" w:lineRule="atLeast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8</w:t>
            </w:r>
          </w:p>
        </w:tc>
      </w:tr>
      <w:tr w:rsidR="00FE1FE5" w:rsidRPr="003112C5">
        <w:trPr>
          <w:trHeight w:val="195"/>
          <w:tblCellSpacing w:w="0" w:type="dxa"/>
        </w:trPr>
        <w:tc>
          <w:tcPr>
            <w:tcW w:w="1649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rPr>
                <w:rFonts w:ascii="Times New Roman" w:cs="Times New Roman"/>
                <w:sz w:val="22"/>
                <w:szCs w:val="22"/>
              </w:rPr>
            </w:pPr>
            <w:bookmarkStart w:id="0" w:name="_GoBack" w:colFirst="0" w:colLast="0"/>
            <w:r w:rsidRPr="003112C5">
              <w:rPr>
                <w:rFonts w:ascii="Times New Roman" w:cs="Times New Roman"/>
                <w:sz w:val="22"/>
                <w:szCs w:val="22"/>
              </w:rPr>
              <w:t xml:space="preserve">Тарифные </w:t>
            </w:r>
            <w:r w:rsidRPr="003112C5">
              <w:rPr>
                <w:rFonts w:ascii="Times New Roman" w:cs="Times New Roman"/>
                <w:sz w:val="22"/>
                <w:szCs w:val="22"/>
              </w:rPr>
              <w:br/>
              <w:t>коэффициенты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ind w:firstLine="0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0,3</w:t>
            </w:r>
          </w:p>
        </w:tc>
        <w:tc>
          <w:tcPr>
            <w:tcW w:w="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ind w:firstLine="0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0,35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ind w:firstLine="0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0,4</w:t>
            </w:r>
          </w:p>
        </w:tc>
        <w:tc>
          <w:tcPr>
            <w:tcW w:w="9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ind w:firstLine="0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0,5</w:t>
            </w:r>
          </w:p>
        </w:tc>
        <w:tc>
          <w:tcPr>
            <w:tcW w:w="1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ind w:firstLine="0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0,55</w:t>
            </w:r>
          </w:p>
        </w:tc>
        <w:tc>
          <w:tcPr>
            <w:tcW w:w="1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ind w:firstLine="0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0,6</w:t>
            </w:r>
          </w:p>
        </w:tc>
        <w:tc>
          <w:tcPr>
            <w:tcW w:w="10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ind w:firstLine="0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0,65</w:t>
            </w:r>
          </w:p>
        </w:tc>
        <w:tc>
          <w:tcPr>
            <w:tcW w:w="10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FE1FE5" w:rsidRPr="003112C5" w:rsidRDefault="00FE1FE5" w:rsidP="00846EAD">
            <w:pPr>
              <w:pStyle w:val="NormalWeb"/>
              <w:spacing w:line="195" w:lineRule="atLeast"/>
              <w:ind w:firstLine="0"/>
              <w:rPr>
                <w:rFonts w:ascii="Times New Roman" w:cs="Times New Roman"/>
                <w:sz w:val="22"/>
                <w:szCs w:val="22"/>
              </w:rPr>
            </w:pPr>
            <w:r w:rsidRPr="003112C5">
              <w:rPr>
                <w:rFonts w:ascii="Times New Roman" w:cs="Times New Roman"/>
                <w:sz w:val="22"/>
                <w:szCs w:val="22"/>
              </w:rPr>
              <w:t>0,7</w:t>
            </w:r>
          </w:p>
        </w:tc>
      </w:tr>
      <w:bookmarkEnd w:id="0"/>
    </w:tbl>
    <w:p w:rsidR="00FE1FE5" w:rsidRPr="003112C5" w:rsidRDefault="00FE1FE5" w:rsidP="008222FF">
      <w:pPr>
        <w:pStyle w:val="ConsNormal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FE1FE5" w:rsidRDefault="00FE1FE5"/>
    <w:sectPr w:rsidR="00FE1FE5" w:rsidSect="008E5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F06"/>
    <w:rsid w:val="00110A6C"/>
    <w:rsid w:val="001C4D4D"/>
    <w:rsid w:val="001E34A3"/>
    <w:rsid w:val="003112C5"/>
    <w:rsid w:val="003E4C7F"/>
    <w:rsid w:val="00404C48"/>
    <w:rsid w:val="00560F06"/>
    <w:rsid w:val="005E4C82"/>
    <w:rsid w:val="006367D7"/>
    <w:rsid w:val="00781245"/>
    <w:rsid w:val="0079772B"/>
    <w:rsid w:val="007B45E2"/>
    <w:rsid w:val="008222FF"/>
    <w:rsid w:val="00846EAD"/>
    <w:rsid w:val="008E5006"/>
    <w:rsid w:val="00912CAF"/>
    <w:rsid w:val="009418BF"/>
    <w:rsid w:val="009E4E37"/>
    <w:rsid w:val="00A60F7E"/>
    <w:rsid w:val="00A62CA8"/>
    <w:rsid w:val="00BD4A67"/>
    <w:rsid w:val="00D234BE"/>
    <w:rsid w:val="00DC0CF5"/>
    <w:rsid w:val="00E200FB"/>
    <w:rsid w:val="00FE1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2F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222F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eastAsia="Arial Unicode MS" w:cs="Arial Unicode MS"/>
      <w:sz w:val="16"/>
      <w:szCs w:val="16"/>
    </w:rPr>
  </w:style>
  <w:style w:type="paragraph" w:customStyle="1" w:styleId="ConsNormal">
    <w:name w:val="ConsNormal"/>
    <w:uiPriority w:val="99"/>
    <w:rsid w:val="008222F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NoSpacing">
    <w:name w:val="No Spacing"/>
    <w:uiPriority w:val="99"/>
    <w:qFormat/>
    <w:rsid w:val="008222FF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912CAF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1C4D4D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74</Words>
  <Characters>426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13</cp:revision>
  <cp:lastPrinted>2016-07-19T14:22:00Z</cp:lastPrinted>
  <dcterms:created xsi:type="dcterms:W3CDTF">2013-10-11T07:04:00Z</dcterms:created>
  <dcterms:modified xsi:type="dcterms:W3CDTF">2016-07-19T14:22:00Z</dcterms:modified>
</cp:coreProperties>
</file>